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9788E" w14:textId="77777777" w:rsidR="00835C0D" w:rsidRDefault="00835C0D" w:rsidP="00835C0D">
      <w:pPr>
        <w:pStyle w:val="NoSpacing"/>
      </w:pPr>
      <w:r>
        <w:rPr>
          <w:u w:val="single"/>
        </w:rPr>
        <w:t>Belin NANSMOEN</w:t>
      </w:r>
      <w:r>
        <w:t xml:space="preserve">        (d.1416-7)</w:t>
      </w:r>
    </w:p>
    <w:p w14:paraId="67D2C2CA" w14:textId="77777777" w:rsidR="00835C0D" w:rsidRDefault="00835C0D" w:rsidP="00835C0D">
      <w:pPr>
        <w:pStyle w:val="NoSpacing"/>
      </w:pPr>
      <w:r>
        <w:t>A married clerk in minor orders.</w:t>
      </w:r>
    </w:p>
    <w:p w14:paraId="1B87B7A5" w14:textId="77777777" w:rsidR="00835C0D" w:rsidRDefault="00835C0D" w:rsidP="00835C0D">
      <w:pPr>
        <w:pStyle w:val="NoSpacing"/>
      </w:pPr>
    </w:p>
    <w:p w14:paraId="409CFCDF" w14:textId="77777777" w:rsidR="00835C0D" w:rsidRDefault="00835C0D" w:rsidP="00835C0D">
      <w:pPr>
        <w:pStyle w:val="NoSpacing"/>
      </w:pPr>
    </w:p>
    <w:p w14:paraId="619DDF3C" w14:textId="77777777" w:rsidR="00835C0D" w:rsidRDefault="00835C0D" w:rsidP="00835C0D">
      <w:pPr>
        <w:pStyle w:val="NoSpacing"/>
      </w:pPr>
      <w:r>
        <w:t xml:space="preserve">He was probably of Dutch or </w:t>
      </w:r>
      <w:proofErr w:type="spellStart"/>
      <w:r>
        <w:t>Scandinavianorigin</w:t>
      </w:r>
      <w:proofErr w:type="spellEnd"/>
      <w:r>
        <w:t>, but had been living in Bristol</w:t>
      </w:r>
    </w:p>
    <w:p w14:paraId="0089F40A" w14:textId="77777777" w:rsidR="00835C0D" w:rsidRDefault="00835C0D" w:rsidP="00835C0D">
      <w:pPr>
        <w:pStyle w:val="NoSpacing"/>
      </w:pPr>
      <w:r>
        <w:t>for a long time and had become part of the community.</w:t>
      </w:r>
    </w:p>
    <w:p w14:paraId="4763E50C" w14:textId="77777777" w:rsidR="00835C0D" w:rsidRDefault="00835C0D" w:rsidP="00835C0D">
      <w:pPr>
        <w:pStyle w:val="NoSpacing"/>
      </w:pPr>
      <w:r>
        <w:t xml:space="preserve">(“Late Medieval Bristol, Time Space and Power” by Peter Fleming published  </w:t>
      </w:r>
    </w:p>
    <w:p w14:paraId="5E56C6CA" w14:textId="77777777" w:rsidR="00835C0D" w:rsidRDefault="00835C0D" w:rsidP="00835C0D">
      <w:pPr>
        <w:pStyle w:val="NoSpacing"/>
      </w:pPr>
      <w:r>
        <w:t>in 2024 by the Yorkist History Trust p.130)</w:t>
      </w:r>
    </w:p>
    <w:p w14:paraId="421518FC" w14:textId="77777777" w:rsidR="00835C0D" w:rsidRDefault="00835C0D" w:rsidP="00835C0D">
      <w:pPr>
        <w:pStyle w:val="NoSpacing"/>
      </w:pPr>
    </w:p>
    <w:p w14:paraId="3E6C6113" w14:textId="77777777" w:rsidR="00835C0D" w:rsidRDefault="00835C0D" w:rsidP="00835C0D">
      <w:pPr>
        <w:pStyle w:val="NoSpacing"/>
      </w:pPr>
    </w:p>
    <w:p w14:paraId="5ED4F476" w14:textId="77777777" w:rsidR="00835C0D" w:rsidRDefault="00835C0D" w:rsidP="00835C0D">
      <w:pPr>
        <w:pStyle w:val="NoSpacing"/>
      </w:pPr>
      <w:r>
        <w:t xml:space="preserve">      1390’s</w:t>
      </w:r>
      <w:r>
        <w:tab/>
        <w:t xml:space="preserve">He was Steward of </w:t>
      </w:r>
      <w:proofErr w:type="spellStart"/>
      <w:r>
        <w:t>Rewley</w:t>
      </w:r>
      <w:proofErr w:type="spellEnd"/>
      <w:r>
        <w:t xml:space="preserve"> Abbey, Oxfordshire.   (ibid.)</w:t>
      </w:r>
    </w:p>
    <w:p w14:paraId="2AB3358D" w14:textId="77777777" w:rsidR="00835C0D" w:rsidRDefault="00835C0D" w:rsidP="00835C0D">
      <w:pPr>
        <w:pStyle w:val="NoSpacing"/>
      </w:pPr>
    </w:p>
    <w:p w14:paraId="381A1E2B" w14:textId="77777777" w:rsidR="00835C0D" w:rsidRDefault="00835C0D" w:rsidP="00835C0D">
      <w:pPr>
        <w:pStyle w:val="NoSpacing"/>
      </w:pPr>
    </w:p>
    <w:p w14:paraId="5D041715" w14:textId="77777777" w:rsidR="00835C0D" w:rsidRDefault="00835C0D" w:rsidP="00835C0D">
      <w:pPr>
        <w:pStyle w:val="NoSpacing"/>
      </w:pPr>
      <w:r>
        <w:t>7 July 2025</w:t>
      </w:r>
    </w:p>
    <w:p w14:paraId="0FCDD5C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3EDF" w14:textId="77777777" w:rsidR="00835C0D" w:rsidRDefault="00835C0D" w:rsidP="009139A6">
      <w:r>
        <w:separator/>
      </w:r>
    </w:p>
  </w:endnote>
  <w:endnote w:type="continuationSeparator" w:id="0">
    <w:p w14:paraId="09F10C65" w14:textId="77777777" w:rsidR="00835C0D" w:rsidRDefault="00835C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CF5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0287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D2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CC1FB" w14:textId="77777777" w:rsidR="00835C0D" w:rsidRDefault="00835C0D" w:rsidP="009139A6">
      <w:r>
        <w:separator/>
      </w:r>
    </w:p>
  </w:footnote>
  <w:footnote w:type="continuationSeparator" w:id="0">
    <w:p w14:paraId="66C2598A" w14:textId="77777777" w:rsidR="00835C0D" w:rsidRDefault="00835C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FB2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8E7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1C6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C0D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35C0D"/>
    <w:rsid w:val="00904C21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E1D38"/>
  <w15:chartTrackingRefBased/>
  <w15:docId w15:val="{E4CC98F1-AC45-449A-B245-B510427A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2025-07-08T14:41:00Z</dcterms:created>
  <dcterms:modified xsi:type="dcterms:W3CDTF">2025-07-08T14:41:00Z</dcterms:modified>
</cp:coreProperties>
</file>